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50" w:rsidRDefault="00972250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35.75pt;height:355.5pt" fillcolor="#f60" strokecolor="#9cf" strokeweight="1.5pt">
            <v:shadow on="t" color="#900"/>
            <v:textpath style="font-family:&quot;Impact&quot;;v-text-kern:t" trim="t" fitpath="t" string="СЕМЬЯ"/>
          </v:shape>
        </w:pict>
      </w:r>
    </w:p>
    <w:p w:rsidR="00972250" w:rsidRDefault="00972250"/>
    <w:p w:rsidR="00972250" w:rsidRDefault="00972250">
      <w:r w:rsidRPr="00205F36">
        <w:rPr>
          <w:color w:val="FF0000"/>
        </w:rPr>
        <w:pict>
          <v:shape id="_x0000_i1026" type="#_x0000_t136" style="width:397.5pt;height:438.75pt" fillcolor="purple">
            <v:shadow color="#868686"/>
            <v:textpath style="font-family:&quot;Arial&quot;;font-weight:bold;v-text-kern:t" trim="t" fitpath="t" string="7 "/>
          </v:shape>
        </w:pict>
      </w:r>
      <w:r w:rsidRPr="00EF65A7">
        <w:rPr>
          <w:color w:val="FF0000"/>
        </w:rPr>
        <w:pict>
          <v:shape id="_x0000_i1027" type="#_x0000_t136" style="width:318pt;height:339pt" fillcolor="#f60">
            <v:shadow on="t" opacity="52429f"/>
            <v:textpath style="font-family:&quot;Arial&quot;;font-weight:bold;font-style:italic;v-text-kern:t" trim="t" fitpath="t" string="Я"/>
          </v:shape>
        </w:pict>
      </w:r>
    </w:p>
    <w:sectPr w:rsidR="00972250" w:rsidSect="00F03878">
      <w:pgSz w:w="16838" w:h="11906" w:orient="landscape"/>
      <w:pgMar w:top="1701" w:right="1134" w:bottom="850" w:left="1134" w:header="708" w:footer="708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878"/>
    <w:rsid w:val="001A2B30"/>
    <w:rsid w:val="00205F36"/>
    <w:rsid w:val="00410209"/>
    <w:rsid w:val="0047491C"/>
    <w:rsid w:val="00972250"/>
    <w:rsid w:val="009A6782"/>
    <w:rsid w:val="00C50605"/>
    <w:rsid w:val="00EF65A7"/>
    <w:rsid w:val="00F03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B3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0</Words>
  <Characters>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4</cp:revision>
  <cp:lastPrinted>2014-03-05T14:26:00Z</cp:lastPrinted>
  <dcterms:created xsi:type="dcterms:W3CDTF">2014-03-03T08:11:00Z</dcterms:created>
  <dcterms:modified xsi:type="dcterms:W3CDTF">2014-04-20T05:20:00Z</dcterms:modified>
</cp:coreProperties>
</file>